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90647" w14:textId="54025D56" w:rsidR="009107A0" w:rsidRDefault="00616F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WHYTTE</w:t>
      </w:r>
      <w:r>
        <w:rPr>
          <w:rFonts w:cs="Times New Roman"/>
          <w:szCs w:val="24"/>
        </w:rPr>
        <w:t xml:space="preserve">        (fl.1383-1408)</w:t>
      </w:r>
    </w:p>
    <w:p w14:paraId="79C3A16D" w14:textId="1DCCCA83" w:rsidR="00616F91" w:rsidRDefault="00616F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Clergyman.</w:t>
      </w:r>
    </w:p>
    <w:p w14:paraId="5481D08A" w14:textId="132A2CE1" w:rsidR="00616F91" w:rsidRDefault="00616F91" w:rsidP="009139A6">
      <w:pPr>
        <w:pStyle w:val="NoSpacing"/>
        <w:rPr>
          <w:rFonts w:cs="Times New Roman"/>
          <w:szCs w:val="24"/>
        </w:rPr>
      </w:pPr>
    </w:p>
    <w:p w14:paraId="5408790C" w14:textId="64189BDF" w:rsidR="00616F91" w:rsidRDefault="00616F91" w:rsidP="009139A6">
      <w:pPr>
        <w:pStyle w:val="NoSpacing"/>
        <w:rPr>
          <w:rFonts w:cs="Times New Roman"/>
          <w:szCs w:val="24"/>
        </w:rPr>
      </w:pPr>
    </w:p>
    <w:p w14:paraId="1F20A40A" w14:textId="16F8348C" w:rsidR="00616F91" w:rsidRDefault="00616F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Sep.1383</w:t>
      </w:r>
      <w:r>
        <w:rPr>
          <w:rFonts w:cs="Times New Roman"/>
          <w:szCs w:val="24"/>
        </w:rPr>
        <w:tab/>
        <w:t>He was appointed Vicar.</w:t>
      </w:r>
    </w:p>
    <w:p w14:paraId="4B0493FC" w14:textId="4AE24565" w:rsidR="00616F91" w:rsidRDefault="00616F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F5808">
          <w:rPr>
            <w:rStyle w:val="Hyperlink"/>
            <w:rFonts w:cs="Times New Roman"/>
            <w:szCs w:val="24"/>
          </w:rPr>
          <w:t>www.melocki.org.uk/diocese/Lincoln.html</w:t>
        </w:r>
      </w:hyperlink>
      <w:r>
        <w:rPr>
          <w:rFonts w:cs="Times New Roman"/>
          <w:szCs w:val="24"/>
        </w:rPr>
        <w:t>)</w:t>
      </w:r>
    </w:p>
    <w:p w14:paraId="3F679A02" w14:textId="12C6D90A" w:rsidR="00616F91" w:rsidRDefault="00616F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Nov.1408</w:t>
      </w:r>
      <w:r>
        <w:rPr>
          <w:rFonts w:cs="Times New Roman"/>
          <w:szCs w:val="24"/>
        </w:rPr>
        <w:tab/>
        <w:t>He exchanged with John Brese, Vicar of Whitwell.  (ibid.)</w:t>
      </w:r>
    </w:p>
    <w:p w14:paraId="71810A81" w14:textId="7E7CE7B4" w:rsidR="00616F91" w:rsidRDefault="00616F91" w:rsidP="009139A6">
      <w:pPr>
        <w:pStyle w:val="NoSpacing"/>
        <w:rPr>
          <w:rFonts w:cs="Times New Roman"/>
          <w:szCs w:val="24"/>
        </w:rPr>
      </w:pPr>
    </w:p>
    <w:p w14:paraId="18D1D383" w14:textId="44AC0A74" w:rsidR="00616F91" w:rsidRDefault="00616F91" w:rsidP="009139A6">
      <w:pPr>
        <w:pStyle w:val="NoSpacing"/>
        <w:rPr>
          <w:rFonts w:cs="Times New Roman"/>
          <w:szCs w:val="24"/>
        </w:rPr>
      </w:pPr>
    </w:p>
    <w:p w14:paraId="1719D105" w14:textId="1C1C8AC8" w:rsidR="00616F91" w:rsidRPr="00616F91" w:rsidRDefault="00616F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December 2022</w:t>
      </w:r>
    </w:p>
    <w:sectPr w:rsidR="00616F91" w:rsidRPr="00616F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7689C" w14:textId="77777777" w:rsidR="009107A0" w:rsidRDefault="009107A0" w:rsidP="009139A6">
      <w:r>
        <w:separator/>
      </w:r>
    </w:p>
  </w:endnote>
  <w:endnote w:type="continuationSeparator" w:id="0">
    <w:p w14:paraId="09CA45FC" w14:textId="77777777" w:rsidR="009107A0" w:rsidRDefault="009107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4D7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23FE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3B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7EFA7" w14:textId="77777777" w:rsidR="009107A0" w:rsidRDefault="009107A0" w:rsidP="009139A6">
      <w:r>
        <w:separator/>
      </w:r>
    </w:p>
  </w:footnote>
  <w:footnote w:type="continuationSeparator" w:id="0">
    <w:p w14:paraId="1734BF9D" w14:textId="77777777" w:rsidR="009107A0" w:rsidRDefault="009107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6B5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A32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B11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7A0"/>
    <w:rsid w:val="000666E0"/>
    <w:rsid w:val="002510B7"/>
    <w:rsid w:val="005C130B"/>
    <w:rsid w:val="00616F91"/>
    <w:rsid w:val="00826F5C"/>
    <w:rsid w:val="009107A0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AB1FD"/>
  <w15:chartTrackingRefBased/>
  <w15:docId w15:val="{38D2A5FB-2ED6-4E73-9304-6C822DADA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107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07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Lincoln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18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2022-12-24T19:23:00Z</dcterms:created>
  <dcterms:modified xsi:type="dcterms:W3CDTF">2022-12-24T19:42:00Z</dcterms:modified>
</cp:coreProperties>
</file>